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0B105" w14:textId="77777777" w:rsidR="007A1583" w:rsidRDefault="007A1583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AA3FFAF" w14:textId="77777777" w:rsidR="007A1583" w:rsidRPr="00692A45" w:rsidRDefault="007A1583" w:rsidP="00474F67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>
        <w:t>ISO 9000</w:t>
      </w:r>
      <w:r w:rsidRPr="008D0328">
        <w:t xml:space="preserve"> </w:t>
      </w:r>
      <w:r w:rsidRPr="00692A45">
        <w:t>(</w:t>
      </w:r>
      <w:r>
        <w:t>learner</w:t>
      </w:r>
      <w:r w:rsidRPr="00692A45">
        <w:t>)</w:t>
      </w:r>
    </w:p>
    <w:p w14:paraId="7094A181" w14:textId="77777777" w:rsidR="007A1583" w:rsidRDefault="007A1583" w:rsidP="00446647">
      <w:pPr>
        <w:pStyle w:val="Answer"/>
        <w:ind w:left="0"/>
        <w:rPr>
          <w:sz w:val="24"/>
          <w:szCs w:val="24"/>
        </w:rPr>
      </w:pPr>
    </w:p>
    <w:p w14:paraId="1104D644" w14:textId="77777777" w:rsidR="007A1583" w:rsidRDefault="007A1583" w:rsidP="007A1583">
      <w:pPr>
        <w:pStyle w:val="Answer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Produce a presentation on ISO 9000 in the form of five slides as follows:</w:t>
      </w:r>
    </w:p>
    <w:p w14:paraId="019CA0AF" w14:textId="77777777" w:rsidR="007A1583" w:rsidRDefault="007A1583" w:rsidP="00446647">
      <w:pPr>
        <w:pStyle w:val="Answer"/>
        <w:ind w:left="0"/>
        <w:rPr>
          <w:sz w:val="24"/>
          <w:szCs w:val="24"/>
        </w:rPr>
      </w:pPr>
    </w:p>
    <w:p w14:paraId="70CD12F7" w14:textId="77777777" w:rsidR="007A1583" w:rsidRDefault="007A1583" w:rsidP="007A1583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1 – Introduction</w:t>
      </w:r>
    </w:p>
    <w:p w14:paraId="065D932F" w14:textId="77777777" w:rsidR="007A1583" w:rsidRDefault="007A1583" w:rsidP="007A1583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2 – Principles</w:t>
      </w:r>
    </w:p>
    <w:p w14:paraId="4EE41E0E" w14:textId="77777777" w:rsidR="007A1583" w:rsidRDefault="007A1583" w:rsidP="007A1583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3 – Principles</w:t>
      </w:r>
    </w:p>
    <w:p w14:paraId="2061F0D4" w14:textId="77777777" w:rsidR="007A1583" w:rsidRDefault="007A1583" w:rsidP="007A1583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4 – Documentation</w:t>
      </w:r>
    </w:p>
    <w:p w14:paraId="6860C483" w14:textId="77777777" w:rsidR="007A1583" w:rsidRDefault="007A1583" w:rsidP="007A1583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5 – Benefits of achieving ISO 9000</w:t>
      </w:r>
    </w:p>
    <w:p w14:paraId="635FCB13" w14:textId="77777777" w:rsidR="007A1583" w:rsidRDefault="007A1583" w:rsidP="00446647">
      <w:pPr>
        <w:pStyle w:val="Answer"/>
        <w:ind w:left="0"/>
        <w:rPr>
          <w:sz w:val="24"/>
          <w:szCs w:val="24"/>
        </w:rPr>
      </w:pPr>
    </w:p>
    <w:p w14:paraId="6CFE90E9" w14:textId="77777777" w:rsidR="007A1583" w:rsidRDefault="007A1583" w:rsidP="00446647">
      <w:pPr>
        <w:pStyle w:val="Answer"/>
        <w:ind w:left="0"/>
        <w:rPr>
          <w:sz w:val="24"/>
          <w:szCs w:val="24"/>
        </w:rPr>
      </w:pPr>
    </w:p>
    <w:p w14:paraId="7D0A21E4" w14:textId="77777777" w:rsidR="007A1583" w:rsidRDefault="007A1583" w:rsidP="00446647">
      <w:pPr>
        <w:pStyle w:val="Answer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8C333B9" w14:textId="77777777" w:rsidR="007A1583" w:rsidRDefault="007A1583" w:rsidP="00446647">
      <w:pPr>
        <w:pStyle w:val="Answer"/>
        <w:ind w:left="0"/>
        <w:rPr>
          <w:sz w:val="24"/>
          <w:szCs w:val="24"/>
        </w:rPr>
      </w:pPr>
    </w:p>
    <w:p w14:paraId="43A3F87A" w14:textId="77777777" w:rsidR="007A1583" w:rsidRPr="00517994" w:rsidRDefault="007A1583" w:rsidP="00446647">
      <w:pPr>
        <w:pStyle w:val="Answer"/>
        <w:ind w:left="0"/>
        <w:rPr>
          <w:sz w:val="24"/>
          <w:szCs w:val="24"/>
        </w:rPr>
      </w:pPr>
    </w:p>
    <w:p w14:paraId="048049F9" w14:textId="77777777" w:rsidR="007A1583" w:rsidRDefault="007A1583" w:rsidP="006E1028">
      <w:pPr>
        <w:pStyle w:val="Answer"/>
      </w:pPr>
    </w:p>
    <w:p w14:paraId="48A28D47" w14:textId="77777777" w:rsidR="007A1583" w:rsidRDefault="007A1583" w:rsidP="00A402DF">
      <w:pPr>
        <w:rPr>
          <w:rFonts w:cs="Arial"/>
          <w:szCs w:val="22"/>
        </w:rPr>
      </w:pPr>
    </w:p>
    <w:p w14:paraId="1F12C2FF" w14:textId="77777777" w:rsidR="007A1583" w:rsidRDefault="007A1583" w:rsidP="00474F67">
      <w:pPr>
        <w:rPr>
          <w:rFonts w:cs="Arial"/>
          <w:szCs w:val="22"/>
        </w:rPr>
      </w:pPr>
    </w:p>
    <w:p w14:paraId="2DCF8130" w14:textId="77777777" w:rsidR="007A1583" w:rsidRDefault="007A1583" w:rsidP="00474F67">
      <w:pPr>
        <w:rPr>
          <w:rFonts w:cs="Arial"/>
          <w:szCs w:val="22"/>
        </w:rPr>
      </w:pPr>
    </w:p>
    <w:p w14:paraId="0C9BCC08" w14:textId="77777777" w:rsidR="007A1583" w:rsidRDefault="007A1583" w:rsidP="00AD179E">
      <w:pPr>
        <w:pStyle w:val="Answer"/>
        <w:tabs>
          <w:tab w:val="left" w:pos="2400"/>
        </w:tabs>
      </w:pPr>
      <w:r>
        <w:tab/>
      </w:r>
    </w:p>
    <w:p w14:paraId="4FEF0E38" w14:textId="77777777" w:rsidR="007A1583" w:rsidRDefault="007A1583" w:rsidP="00AD179E">
      <w:pPr>
        <w:pStyle w:val="Answer"/>
        <w:tabs>
          <w:tab w:val="left" w:pos="2400"/>
        </w:tabs>
      </w:pPr>
    </w:p>
    <w:p w14:paraId="210166D8" w14:textId="77777777" w:rsidR="007A1583" w:rsidRDefault="007A1583" w:rsidP="00AD179E">
      <w:pPr>
        <w:pStyle w:val="Answer"/>
        <w:tabs>
          <w:tab w:val="left" w:pos="2400"/>
        </w:tabs>
      </w:pPr>
    </w:p>
    <w:p w14:paraId="4DD3208B" w14:textId="77777777" w:rsidR="007A1583" w:rsidRDefault="007A1583" w:rsidP="00AD179E">
      <w:pPr>
        <w:pStyle w:val="Answer"/>
        <w:tabs>
          <w:tab w:val="left" w:pos="2400"/>
        </w:tabs>
      </w:pPr>
    </w:p>
    <w:p w14:paraId="3794578D" w14:textId="77777777" w:rsidR="007A1583" w:rsidRDefault="007A1583" w:rsidP="00AD179E">
      <w:pPr>
        <w:pStyle w:val="Answer"/>
        <w:tabs>
          <w:tab w:val="left" w:pos="2400"/>
        </w:tabs>
      </w:pPr>
    </w:p>
    <w:p w14:paraId="50EF9B02" w14:textId="77777777" w:rsidR="007A1583" w:rsidRDefault="007A1583" w:rsidP="00AD179E">
      <w:pPr>
        <w:pStyle w:val="Answer"/>
        <w:tabs>
          <w:tab w:val="left" w:pos="2400"/>
        </w:tabs>
      </w:pPr>
    </w:p>
    <w:p w14:paraId="131A6CF4" w14:textId="77777777" w:rsidR="007A1583" w:rsidRDefault="007A1583" w:rsidP="00AD179E">
      <w:pPr>
        <w:pStyle w:val="Answer"/>
        <w:tabs>
          <w:tab w:val="left" w:pos="2400"/>
        </w:tabs>
      </w:pPr>
    </w:p>
    <w:p w14:paraId="77D27C38" w14:textId="77777777" w:rsidR="007A1583" w:rsidRDefault="007A1583" w:rsidP="00AD179E">
      <w:pPr>
        <w:pStyle w:val="Answer"/>
        <w:tabs>
          <w:tab w:val="left" w:pos="2400"/>
        </w:tabs>
      </w:pPr>
    </w:p>
    <w:p w14:paraId="60F4574B" w14:textId="77777777" w:rsidR="007A1583" w:rsidRDefault="007A1583" w:rsidP="00F02EEE">
      <w:pPr>
        <w:pStyle w:val="Answer"/>
        <w:tabs>
          <w:tab w:val="left" w:pos="2400"/>
        </w:tabs>
        <w:ind w:left="0"/>
      </w:pPr>
    </w:p>
    <w:p w14:paraId="18C5C844" w14:textId="77777777" w:rsidR="007A1583" w:rsidRDefault="007A1583" w:rsidP="00AD179E">
      <w:pPr>
        <w:pStyle w:val="Answer"/>
        <w:tabs>
          <w:tab w:val="left" w:pos="2400"/>
        </w:tabs>
      </w:pPr>
    </w:p>
    <w:p w14:paraId="76A0A161" w14:textId="77777777" w:rsidR="007A1583" w:rsidRDefault="007A1583" w:rsidP="00AD179E">
      <w:pPr>
        <w:pStyle w:val="Answer"/>
        <w:tabs>
          <w:tab w:val="left" w:pos="2400"/>
        </w:tabs>
      </w:pPr>
    </w:p>
    <w:p w14:paraId="0B5C0DC9" w14:textId="77777777" w:rsidR="007A1583" w:rsidRDefault="007A1583" w:rsidP="00AD179E">
      <w:pPr>
        <w:pStyle w:val="Answer"/>
        <w:tabs>
          <w:tab w:val="left" w:pos="2400"/>
        </w:tabs>
      </w:pPr>
    </w:p>
    <w:p w14:paraId="6589A21F" w14:textId="77777777" w:rsidR="007A1583" w:rsidRDefault="007A1583" w:rsidP="00AD179E">
      <w:pPr>
        <w:pStyle w:val="Answer"/>
        <w:tabs>
          <w:tab w:val="left" w:pos="2400"/>
        </w:tabs>
      </w:pPr>
    </w:p>
    <w:p w14:paraId="6C1D71C0" w14:textId="77777777" w:rsidR="007A1583" w:rsidRDefault="007A1583" w:rsidP="00AD179E">
      <w:pPr>
        <w:pStyle w:val="Answer"/>
        <w:tabs>
          <w:tab w:val="left" w:pos="2400"/>
        </w:tabs>
      </w:pPr>
    </w:p>
    <w:p w14:paraId="40A1C192" w14:textId="77777777" w:rsidR="007A1583" w:rsidRDefault="007A1583" w:rsidP="00AD179E">
      <w:pPr>
        <w:pStyle w:val="Answer"/>
        <w:tabs>
          <w:tab w:val="left" w:pos="2400"/>
        </w:tabs>
      </w:pPr>
    </w:p>
    <w:p w14:paraId="188BCA65" w14:textId="77777777" w:rsidR="007A1583" w:rsidRDefault="007A1583" w:rsidP="00AD179E">
      <w:pPr>
        <w:pStyle w:val="Answer"/>
        <w:tabs>
          <w:tab w:val="left" w:pos="2400"/>
        </w:tabs>
      </w:pPr>
    </w:p>
    <w:p w14:paraId="45E03BB0" w14:textId="77777777" w:rsidR="007A1583" w:rsidRDefault="007A1583" w:rsidP="00AD179E">
      <w:pPr>
        <w:pStyle w:val="Answer"/>
        <w:tabs>
          <w:tab w:val="left" w:pos="2400"/>
        </w:tabs>
      </w:pPr>
    </w:p>
    <w:p w14:paraId="15309183" w14:textId="77777777" w:rsidR="00474F67" w:rsidRDefault="00474F67" w:rsidP="00474F67">
      <w:pPr>
        <w:rPr>
          <w:rFonts w:cs="Arial"/>
          <w:szCs w:val="22"/>
        </w:rPr>
      </w:pPr>
    </w:p>
    <w:p w14:paraId="034B09DD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D67DB" w14:textId="77777777" w:rsidR="00541E40" w:rsidRDefault="00541E40">
      <w:pPr>
        <w:spacing w:before="0" w:after="0"/>
      </w:pPr>
      <w:r>
        <w:separator/>
      </w:r>
    </w:p>
  </w:endnote>
  <w:endnote w:type="continuationSeparator" w:id="0">
    <w:p w14:paraId="1C7F70C9" w14:textId="77777777" w:rsidR="00541E40" w:rsidRDefault="00541E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72922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6E78D8" wp14:editId="141ED4A8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1EC30FA" w14:textId="4556C910" w:rsidR="009A2CD2" w:rsidRPr="006953AB" w:rsidRDefault="00F25A47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25A4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D1FD378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6E78D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71EC30FA" w14:textId="4556C910" w:rsidR="009A2CD2" w:rsidRPr="006953AB" w:rsidRDefault="00F25A47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25A47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D1FD378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DD0F0DE" wp14:editId="53B56B8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76989" w14:textId="77777777" w:rsidR="00541E40" w:rsidRDefault="00541E40">
      <w:pPr>
        <w:spacing w:before="0" w:after="0"/>
      </w:pPr>
      <w:r>
        <w:separator/>
      </w:r>
    </w:p>
  </w:footnote>
  <w:footnote w:type="continuationSeparator" w:id="0">
    <w:p w14:paraId="061EC352" w14:textId="77777777" w:rsidR="00541E40" w:rsidRDefault="00541E4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732D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4C1D91F" wp14:editId="1BB31C3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6356ED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4DDB98" wp14:editId="62EE34D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B23DF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1800419"/>
    <w:multiLevelType w:val="hybridMultilevel"/>
    <w:tmpl w:val="EA08F54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239EC"/>
    <w:multiLevelType w:val="hybridMultilevel"/>
    <w:tmpl w:val="69682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340313">
    <w:abstractNumId w:val="4"/>
  </w:num>
  <w:num w:numId="2" w16cid:durableId="1506169922">
    <w:abstractNumId w:val="15"/>
  </w:num>
  <w:num w:numId="3" w16cid:durableId="470908165">
    <w:abstractNumId w:val="23"/>
  </w:num>
  <w:num w:numId="4" w16cid:durableId="1715278168">
    <w:abstractNumId w:val="17"/>
  </w:num>
  <w:num w:numId="5" w16cid:durableId="1633319773">
    <w:abstractNumId w:val="7"/>
  </w:num>
  <w:num w:numId="6" w16cid:durableId="1115098850">
    <w:abstractNumId w:val="16"/>
  </w:num>
  <w:num w:numId="7" w16cid:durableId="537819527">
    <w:abstractNumId w:val="7"/>
  </w:num>
  <w:num w:numId="8" w16cid:durableId="420878550">
    <w:abstractNumId w:val="1"/>
  </w:num>
  <w:num w:numId="9" w16cid:durableId="1651446181">
    <w:abstractNumId w:val="7"/>
    <w:lvlOverride w:ilvl="0">
      <w:startOverride w:val="1"/>
    </w:lvlOverride>
  </w:num>
  <w:num w:numId="10" w16cid:durableId="1632436483">
    <w:abstractNumId w:val="18"/>
  </w:num>
  <w:num w:numId="11" w16cid:durableId="1612468603">
    <w:abstractNumId w:val="14"/>
  </w:num>
  <w:num w:numId="12" w16cid:durableId="822743733">
    <w:abstractNumId w:val="5"/>
  </w:num>
  <w:num w:numId="13" w16cid:durableId="1694764146">
    <w:abstractNumId w:val="13"/>
  </w:num>
  <w:num w:numId="14" w16cid:durableId="2014409685">
    <w:abstractNumId w:val="19"/>
  </w:num>
  <w:num w:numId="15" w16cid:durableId="611086423">
    <w:abstractNumId w:val="10"/>
  </w:num>
  <w:num w:numId="16" w16cid:durableId="352876059">
    <w:abstractNumId w:val="6"/>
  </w:num>
  <w:num w:numId="17" w16cid:durableId="1480272639">
    <w:abstractNumId w:val="25"/>
  </w:num>
  <w:num w:numId="18" w16cid:durableId="1862083245">
    <w:abstractNumId w:val="26"/>
  </w:num>
  <w:num w:numId="19" w16cid:durableId="1305693693">
    <w:abstractNumId w:val="3"/>
  </w:num>
  <w:num w:numId="20" w16cid:durableId="696852837">
    <w:abstractNumId w:val="2"/>
  </w:num>
  <w:num w:numId="21" w16cid:durableId="759257367">
    <w:abstractNumId w:val="8"/>
  </w:num>
  <w:num w:numId="22" w16cid:durableId="1206795446">
    <w:abstractNumId w:val="8"/>
    <w:lvlOverride w:ilvl="0">
      <w:startOverride w:val="1"/>
    </w:lvlOverride>
  </w:num>
  <w:num w:numId="23" w16cid:durableId="914440101">
    <w:abstractNumId w:val="24"/>
  </w:num>
  <w:num w:numId="24" w16cid:durableId="1167869187">
    <w:abstractNumId w:val="8"/>
    <w:lvlOverride w:ilvl="0">
      <w:startOverride w:val="1"/>
    </w:lvlOverride>
  </w:num>
  <w:num w:numId="25" w16cid:durableId="1115371880">
    <w:abstractNumId w:val="8"/>
    <w:lvlOverride w:ilvl="0">
      <w:startOverride w:val="1"/>
    </w:lvlOverride>
  </w:num>
  <w:num w:numId="26" w16cid:durableId="633216557">
    <w:abstractNumId w:val="9"/>
  </w:num>
  <w:num w:numId="27" w16cid:durableId="1202403034">
    <w:abstractNumId w:val="21"/>
  </w:num>
  <w:num w:numId="28" w16cid:durableId="549615832">
    <w:abstractNumId w:val="8"/>
    <w:lvlOverride w:ilvl="0">
      <w:startOverride w:val="1"/>
    </w:lvlOverride>
  </w:num>
  <w:num w:numId="29" w16cid:durableId="1848522280">
    <w:abstractNumId w:val="22"/>
  </w:num>
  <w:num w:numId="30" w16cid:durableId="519785515">
    <w:abstractNumId w:val="8"/>
  </w:num>
  <w:num w:numId="31" w16cid:durableId="1688871138">
    <w:abstractNumId w:val="8"/>
    <w:lvlOverride w:ilvl="0">
      <w:startOverride w:val="1"/>
    </w:lvlOverride>
  </w:num>
  <w:num w:numId="32" w16cid:durableId="946427525">
    <w:abstractNumId w:val="8"/>
    <w:lvlOverride w:ilvl="0">
      <w:startOverride w:val="1"/>
    </w:lvlOverride>
  </w:num>
  <w:num w:numId="33" w16cid:durableId="999963029">
    <w:abstractNumId w:val="0"/>
  </w:num>
  <w:num w:numId="34" w16cid:durableId="649360297">
    <w:abstractNumId w:val="11"/>
  </w:num>
  <w:num w:numId="35" w16cid:durableId="394204137">
    <w:abstractNumId w:val="12"/>
  </w:num>
  <w:num w:numId="36" w16cid:durableId="142275348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583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41E40"/>
    <w:rsid w:val="00587BA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010C"/>
    <w:rsid w:val="007A1583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25A4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061B1"/>
  <w15:docId w15:val="{5C7ACE15-0AF2-4A7A-88A8-F7D6B39F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F25A4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61B648-9038-4E0F-8FFD-46ABD03EB6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BDB0C-F303-4339-8566-A7372D07F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66B1EF-4788-4D15-9058-3E83FFED26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2</Pages>
  <Words>15</Words>
  <Characters>303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2025-11-17T23:17:00Z</dcterms:created>
  <dcterms:modified xsi:type="dcterms:W3CDTF">2025-11-20T15:15:00Z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